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35979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7.3pt;margin-top:14.3pt;width:146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F3597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9-05-20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491DF3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491DF3">
                    <w:rPr>
                      <w:rStyle w:val="Style5"/>
                    </w:rP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F24302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7B4B44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F35979">
                            <w:rPr>
                              <w:rStyle w:val="Style2"/>
                            </w:rPr>
                            <w:t>22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F3597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F35979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28.7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491DF3">
                    <w:rPr>
                      <w:b/>
                      <w:noProof/>
                      <w:sz w:val="22"/>
                      <w:szCs w:val="22"/>
                    </w:rPr>
                    <w:t>5</w:t>
                  </w:r>
                  <w:r w:rsidR="004C08D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F35979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F35979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  <w:r>
              <w:t>1</w:t>
            </w: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  <w:r>
              <w:t>2</w:t>
            </w:r>
            <w:bookmarkStart w:id="0" w:name="_GoBack"/>
            <w:bookmarkEnd w:id="0"/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  <w:r>
              <w:t xml:space="preserve">    </w:t>
            </w:r>
          </w:p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5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22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23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24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25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26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27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28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29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30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31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F35979" w:rsidTr="008E2400">
        <w:trPr>
          <w:trHeight w:val="477"/>
          <w:jc w:val="center"/>
        </w:trPr>
        <w:tc>
          <w:tcPr>
            <w:tcW w:w="699" w:type="dxa"/>
            <w:vMerge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F35979" w:rsidRDefault="00F35979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F35979" w:rsidRDefault="00F3597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F35979" w:rsidRDefault="00F35979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35979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35979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F3597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53DBA"/>
    <w:rsid w:val="0026335F"/>
    <w:rsid w:val="002860A4"/>
    <w:rsid w:val="002971F5"/>
    <w:rsid w:val="002A647A"/>
    <w:rsid w:val="002C4A7E"/>
    <w:rsid w:val="002D099F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1BBB"/>
    <w:rsid w:val="00466B9C"/>
    <w:rsid w:val="004767CC"/>
    <w:rsid w:val="00491DF3"/>
    <w:rsid w:val="0049643D"/>
    <w:rsid w:val="00496B8B"/>
    <w:rsid w:val="004C08DB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5078E"/>
    <w:rsid w:val="00780880"/>
    <w:rsid w:val="007B4164"/>
    <w:rsid w:val="007B4B44"/>
    <w:rsid w:val="007B6F6F"/>
    <w:rsid w:val="007C75A2"/>
    <w:rsid w:val="007D14D9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59AE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1453F"/>
    <w:rsid w:val="00D24FA7"/>
    <w:rsid w:val="00D62AA2"/>
    <w:rsid w:val="00D64696"/>
    <w:rsid w:val="00D90D49"/>
    <w:rsid w:val="00DC5D96"/>
    <w:rsid w:val="00DD4F3E"/>
    <w:rsid w:val="00E13E55"/>
    <w:rsid w:val="00E333A0"/>
    <w:rsid w:val="00E3360B"/>
    <w:rsid w:val="00E7719A"/>
    <w:rsid w:val="00E92BB7"/>
    <w:rsid w:val="00E96D05"/>
    <w:rsid w:val="00EA7406"/>
    <w:rsid w:val="00EB128A"/>
    <w:rsid w:val="00F116C5"/>
    <w:rsid w:val="00F225BF"/>
    <w:rsid w:val="00F24302"/>
    <w:rsid w:val="00F25B99"/>
    <w:rsid w:val="00F35979"/>
    <w:rsid w:val="00F4086F"/>
    <w:rsid w:val="00F53753"/>
    <w:rsid w:val="00F7167E"/>
    <w:rsid w:val="00F7443C"/>
    <w:rsid w:val="00FC280C"/>
    <w:rsid w:val="00FC2870"/>
    <w:rsid w:val="00FD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17A74-3E3D-4781-ABA3-9B935392E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130</TotalTime>
  <Pages>4</Pages>
  <Words>202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28</cp:revision>
  <cp:lastPrinted>2019-06-10T13:10:00Z</cp:lastPrinted>
  <dcterms:created xsi:type="dcterms:W3CDTF">2011-03-04T18:31:00Z</dcterms:created>
  <dcterms:modified xsi:type="dcterms:W3CDTF">2019-11-11T17:27:00Z</dcterms:modified>
</cp:coreProperties>
</file>